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BB320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11091/005-3А (11091/005)-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1F55D7">
          <w:t xml:space="preserve">18.11.2016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1F55D7">
          <w:rPr>
            <w:bCs/>
          </w:rPr>
          <w:t xml:space="preserve">24.11.2016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BB3208" w:rsidRPr="00BB320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BB3208" w:rsidRPr="00BB3208">
          <w:rPr>
            <w:rStyle w:val="aa"/>
          </w:rPr>
          <w:t>440052, г. Пенза, ул. Ново-Тамбовская, д.9;</w:t>
        </w:r>
        <w:r w:rsidR="00BB3208" w:rsidRPr="00BB3208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BB3208" w:rsidRPr="00BB3208">
          <w:rPr>
            <w:rStyle w:val="aa"/>
          </w:rPr>
          <w:t xml:space="preserve"> Клинико-диагностическая лаборатория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BB3208" w:rsidRPr="00BB3208">
          <w:rPr>
            <w:u w:val="single"/>
          </w:rPr>
          <w:t xml:space="preserve"> 11091/005-3А </w:t>
        </w:r>
        <w:r w:rsidR="00BB3208">
          <w:t xml:space="preserve">(11091/005)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BB3208" w:rsidRPr="00BB3208">
          <w:rPr>
            <w:rStyle w:val="aa"/>
          </w:rPr>
          <w:t xml:space="preserve"> Фельдшер-лаборант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BB3208" w:rsidRPr="00BB3208">
          <w:rPr>
            <w:rStyle w:val="aa"/>
          </w:rPr>
          <w:t xml:space="preserve"> 27330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BB3208" w:rsidRPr="00BB320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Pr="006E3E71" w:rsidRDefault="00BD3919" w:rsidP="00BD3919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± 3 %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± 1.8 с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± 20 `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± 0,20мм; ± 0,30 см; ± 0,40 дм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D3919" w:rsidRPr="00BD3919" w:rsidRDefault="00C843D1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BD3919" w:rsidRPr="00BD3919">
        <w:t>- Паспорт динамометра станового ДС-200. 000.00 ПС;</w:t>
      </w:r>
    </w:p>
    <w:p w:rsidR="00BD3919" w:rsidRPr="00BD3919" w:rsidRDefault="00BD3919" w:rsidP="00AD14A4">
      <w:r w:rsidRPr="00BD3919">
        <w:t>- Паспорт секундомера механического СОСпр-2б-2-000;</w:t>
      </w:r>
    </w:p>
    <w:p w:rsidR="00BD3919" w:rsidRPr="00BD3919" w:rsidRDefault="00BD3919" w:rsidP="00AD14A4">
      <w:r w:rsidRPr="00BD3919">
        <w:t>- Руководство по эксплуатации угломера с нониусом типа 4 4УМ.000 РЭ;</w:t>
      </w:r>
    </w:p>
    <w:p w:rsidR="00BD3919" w:rsidRPr="00BD3919" w:rsidRDefault="00BD3919" w:rsidP="00AD14A4">
      <w:r w:rsidRPr="00BD3919">
        <w:t>- Паспорт рулетки Р50УЗК;</w:t>
      </w:r>
    </w:p>
    <w:p w:rsidR="00BD3919" w:rsidRPr="00BD3919" w:rsidRDefault="00BD3919" w:rsidP="00AD14A4">
      <w:r w:rsidRPr="00BD3919">
        <w:t>- Руководство по эксплуатации весов электронных подвесных ВНТ;</w:t>
      </w:r>
    </w:p>
    <w:p w:rsidR="00576095" w:rsidRPr="006E3E71" w:rsidRDefault="00BD3919" w:rsidP="00AD14A4">
      <w:r w:rsidRPr="00BD391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C843D1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C843D1" w:rsidP="005859B9">
      <w:fldSimple w:instr=" DOCVARIABLE operac \* MERGEFORMAT ">
        <w:r w:rsidR="00BB3208" w:rsidRPr="00BB3208">
          <w:t xml:space="preserve"> Проведение исследования крови, мочи, оформление результатов исследований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774558"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DE47C1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774558"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DE47C1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DE47C1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DE47C1" w:rsidRPr="00DE47C1">
          <w:rPr>
            <w:bCs/>
          </w:rPr>
          <w:t>-</w:t>
        </w:r>
        <w:r w:rsidR="00DE47C1" w:rsidRPr="00DE47C1">
          <w:t xml:space="preserve"> фактический уровень вредного фактора не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DE47C1">
          <w:t xml:space="preserve"> 3.1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A716B" w:rsidTr="00DA716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Митяева Ольга Александровна</w:t>
            </w:r>
          </w:p>
        </w:tc>
      </w:tr>
      <w:tr w:rsidR="00AA46ED" w:rsidRPr="00DA716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DA716B" w:rsidTr="00DA716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Лукичев Дмитрий Олегович</w:t>
            </w:r>
          </w:p>
        </w:tc>
      </w:tr>
      <w:tr w:rsidR="00AA76D8" w:rsidRPr="00DA716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16B" w:rsidRDefault="00DA716B" w:rsidP="0076042D">
      <w:pPr>
        <w:pStyle w:val="a9"/>
      </w:pPr>
      <w:r>
        <w:separator/>
      </w:r>
    </w:p>
  </w:endnote>
  <w:endnote w:type="continuationSeparator" w:id="0">
    <w:p w:rsidR="00DA716B" w:rsidRDefault="00DA716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BB320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11091/005-3А (11091/005)-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C843D1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C843D1" w:rsidRPr="00310C71">
            <w:rPr>
              <w:rStyle w:val="ad"/>
              <w:sz w:val="20"/>
              <w:szCs w:val="20"/>
            </w:rPr>
            <w:fldChar w:fldCharType="separate"/>
          </w:r>
          <w:r w:rsidR="00BB3208">
            <w:rPr>
              <w:rStyle w:val="ad"/>
              <w:noProof/>
              <w:sz w:val="20"/>
              <w:szCs w:val="20"/>
            </w:rPr>
            <w:t>1</w:t>
          </w:r>
          <w:r w:rsidR="00C843D1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B3208" w:rsidRPr="00BB3208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16B" w:rsidRDefault="00DA716B" w:rsidP="0076042D">
      <w:pPr>
        <w:pStyle w:val="a9"/>
      </w:pPr>
      <w:r>
        <w:separator/>
      </w:r>
    </w:p>
  </w:footnote>
  <w:footnote w:type="continuationSeparator" w:id="0">
    <w:p w:rsidR="00DA716B" w:rsidRDefault="00DA716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7;  11091/005, 11091/005-1А (11091/005), 11091/005-2А (11091/005), 11091/005-3А (11091/005), 11091/005-4А (11091/005), 11091/005-5А (11091/005), 11091/005-6А (11091/005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Клинико-диагностическая лаборатория"/>
    <w:docVar w:name="class" w:val=" 3.1 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7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8A684D03A52D4C788C9FEE58A6F328F3"/>
    <w:docVar w:name="fill_date" w:val="24.11.2016"/>
    <w:docVar w:name="grid_data" w:val="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Организовать рациональные режимы труда  и отдыха "/>
    <w:docVar w:name="measures2" w:val="Снижение тяжести трудового процесса "/>
    <w:docVar w:name="N_dog" w:val=" "/>
    <w:docVar w:name="N_prikaz" w:val=" "/>
    <w:docVar w:name="num_doc" w:val="11091/005-3А (11091/005)- ТЖ "/>
    <w:docVar w:name="num_form" w:val="2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perac" w:val=" Проведение исследования крови, мочи, оформление результатов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6CF510E15FB144A891C1ADF817CDD9D3"/>
    <w:docVar w:name="rm_id" w:val="117"/>
    <w:docVar w:name="rm_name" w:val=" Фельдшер-лаборант "/>
    <w:docVar w:name="rm_number" w:val=" 11091/005-3А (11091/005)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Дезинфицирующие средства, кислоты: серная, соляная, уксусная, щелочи, соли  "/>
    <w:docVar w:name="version" w:val="51"/>
  </w:docVars>
  <w:rsids>
    <w:rsidRoot w:val="00724B37"/>
    <w:rsid w:val="00025683"/>
    <w:rsid w:val="0004497E"/>
    <w:rsid w:val="00046815"/>
    <w:rsid w:val="0005566C"/>
    <w:rsid w:val="00055DA1"/>
    <w:rsid w:val="00082573"/>
    <w:rsid w:val="000D1F5B"/>
    <w:rsid w:val="000E6B88"/>
    <w:rsid w:val="00110025"/>
    <w:rsid w:val="001202F5"/>
    <w:rsid w:val="001429B1"/>
    <w:rsid w:val="001607C8"/>
    <w:rsid w:val="001B7EB6"/>
    <w:rsid w:val="001F4D8D"/>
    <w:rsid w:val="001F55D7"/>
    <w:rsid w:val="00234932"/>
    <w:rsid w:val="00280038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44CCF"/>
    <w:rsid w:val="004A47AD"/>
    <w:rsid w:val="004C4DB2"/>
    <w:rsid w:val="004D2EF1"/>
    <w:rsid w:val="00536ABD"/>
    <w:rsid w:val="00563E94"/>
    <w:rsid w:val="00576095"/>
    <w:rsid w:val="005859B9"/>
    <w:rsid w:val="005A3A36"/>
    <w:rsid w:val="005A6807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7C9F"/>
    <w:rsid w:val="00724B37"/>
    <w:rsid w:val="00745D40"/>
    <w:rsid w:val="0076042D"/>
    <w:rsid w:val="00766109"/>
    <w:rsid w:val="00774558"/>
    <w:rsid w:val="007A4C5E"/>
    <w:rsid w:val="007D1852"/>
    <w:rsid w:val="007D2CEA"/>
    <w:rsid w:val="007E12AC"/>
    <w:rsid w:val="007F2C47"/>
    <w:rsid w:val="00883461"/>
    <w:rsid w:val="008D5F6D"/>
    <w:rsid w:val="008E68DE"/>
    <w:rsid w:val="008F45DF"/>
    <w:rsid w:val="0090588D"/>
    <w:rsid w:val="0092778A"/>
    <w:rsid w:val="0093354B"/>
    <w:rsid w:val="00947146"/>
    <w:rsid w:val="00963526"/>
    <w:rsid w:val="00967790"/>
    <w:rsid w:val="009A56A2"/>
    <w:rsid w:val="00A12349"/>
    <w:rsid w:val="00A91908"/>
    <w:rsid w:val="00AA4551"/>
    <w:rsid w:val="00AA46ED"/>
    <w:rsid w:val="00AA4DCC"/>
    <w:rsid w:val="00AA76D8"/>
    <w:rsid w:val="00AC2BE3"/>
    <w:rsid w:val="00AD14A4"/>
    <w:rsid w:val="00AD7C32"/>
    <w:rsid w:val="00AF796F"/>
    <w:rsid w:val="00B30AD5"/>
    <w:rsid w:val="00B617C4"/>
    <w:rsid w:val="00BA5029"/>
    <w:rsid w:val="00BB3208"/>
    <w:rsid w:val="00BC2F3C"/>
    <w:rsid w:val="00BD3919"/>
    <w:rsid w:val="00C02263"/>
    <w:rsid w:val="00C02721"/>
    <w:rsid w:val="00C20ED7"/>
    <w:rsid w:val="00C3083C"/>
    <w:rsid w:val="00C42395"/>
    <w:rsid w:val="00C843D1"/>
    <w:rsid w:val="00CE3307"/>
    <w:rsid w:val="00D76DF8"/>
    <w:rsid w:val="00DA716B"/>
    <w:rsid w:val="00DB5302"/>
    <w:rsid w:val="00DD4AD2"/>
    <w:rsid w:val="00DD6B1F"/>
    <w:rsid w:val="00DE47C1"/>
    <w:rsid w:val="00E124F4"/>
    <w:rsid w:val="00E36337"/>
    <w:rsid w:val="00E37BD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918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2016-11-24T08:14:00Z</dcterms:created>
  <dcterms:modified xsi:type="dcterms:W3CDTF">2016-11-25T06:19:00Z</dcterms:modified>
</cp:coreProperties>
</file>